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F6B" w:rsidRDefault="00F25F6B">
      <w:pPr>
        <w:jc w:val="center"/>
        <w:rPr>
          <w:noProof/>
          <w:sz w:val="24"/>
          <w:lang w:val="en-US"/>
        </w:rPr>
      </w:pPr>
    </w:p>
    <w:p w:rsidR="00F25F6B" w:rsidRPr="00F25F6B" w:rsidRDefault="00F25F6B" w:rsidP="00F25F6B">
      <w:pPr>
        <w:ind w:right="-743"/>
        <w:jc w:val="center"/>
        <w:rPr>
          <w:noProof/>
        </w:rPr>
      </w:pPr>
      <w:r w:rsidRPr="00E33C0C">
        <w:rPr>
          <w:noProof/>
          <w:sz w:val="24"/>
          <w:szCs w:val="24"/>
        </w:rPr>
        <w:t xml:space="preserve">                                                     </w:t>
      </w:r>
      <w:r>
        <w:rPr>
          <w:noProof/>
          <w:sz w:val="24"/>
          <w:szCs w:val="24"/>
        </w:rPr>
        <w:t xml:space="preserve">                                                     </w:t>
      </w:r>
      <w:r w:rsidR="00181EC0">
        <w:rPr>
          <w:noProof/>
          <w:sz w:val="24"/>
          <w:szCs w:val="24"/>
        </w:rPr>
        <w:t xml:space="preserve">                        </w:t>
      </w:r>
      <w:r w:rsidRPr="00F25F6B">
        <w:rPr>
          <w:noProof/>
        </w:rPr>
        <w:t>приложение 2</w:t>
      </w:r>
    </w:p>
    <w:p w:rsidR="00F25F6B" w:rsidRDefault="00F25F6B" w:rsidP="00F25F6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F25F6B" w:rsidRDefault="00F25F6B" w:rsidP="00F25F6B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F25F6B" w:rsidRDefault="00F25F6B" w:rsidP="00F25F6B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F25F6B" w:rsidRDefault="00F25F6B" w:rsidP="00F25F6B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F25F6B" w:rsidRDefault="00F25F6B" w:rsidP="00F25F6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 w:rsidRPr="00E33C0C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.2023 по 31.03.2023</w:t>
      </w:r>
    </w:p>
    <w:p w:rsidR="00F25F6B" w:rsidRDefault="00F25F6B" w:rsidP="00F25F6B">
      <w:pPr>
        <w:jc w:val="center"/>
        <w:rPr>
          <w:noProof/>
        </w:rPr>
      </w:pPr>
    </w:p>
    <w:p w:rsidR="00F25F6B" w:rsidRDefault="00F25F6B" w:rsidP="00F25F6B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  <w:gridCol w:w="1276"/>
      </w:tblGrid>
      <w:tr w:rsidR="00220AED" w:rsidTr="00E33C0C">
        <w:trPr>
          <w:cantSplit/>
          <w:trHeight w:val="207"/>
        </w:trPr>
        <w:tc>
          <w:tcPr>
            <w:tcW w:w="9072" w:type="dxa"/>
            <w:vMerge w:val="restart"/>
          </w:tcPr>
          <w:p w:rsidR="00220AED" w:rsidRPr="00E33C0C" w:rsidRDefault="00220AED">
            <w:pPr>
              <w:jc w:val="center"/>
              <w:rPr>
                <w:noProof/>
                <w:sz w:val="18"/>
              </w:rPr>
            </w:pPr>
          </w:p>
          <w:p w:rsidR="00220AED" w:rsidRDefault="00D5166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276" w:type="dxa"/>
            <w:vAlign w:val="center"/>
          </w:tcPr>
          <w:p w:rsidR="00220AED" w:rsidRDefault="00D5166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220AED" w:rsidTr="00E33C0C">
        <w:trPr>
          <w:cantSplit/>
          <w:trHeight w:val="437"/>
        </w:trPr>
        <w:tc>
          <w:tcPr>
            <w:tcW w:w="9072" w:type="dxa"/>
            <w:vMerge/>
          </w:tcPr>
          <w:p w:rsidR="00220AED" w:rsidRDefault="00220AE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0AED" w:rsidRDefault="00220AED">
            <w:pPr>
              <w:jc w:val="center"/>
              <w:rPr>
                <w:noProof/>
                <w:sz w:val="18"/>
              </w:rPr>
            </w:pPr>
          </w:p>
        </w:tc>
      </w:tr>
      <w:tr w:rsidR="00220AED" w:rsidTr="00E33C0C">
        <w:trPr>
          <w:cantSplit/>
        </w:trPr>
        <w:tc>
          <w:tcPr>
            <w:tcW w:w="9072" w:type="dxa"/>
          </w:tcPr>
          <w:p w:rsidR="00220AED" w:rsidRDefault="00D5166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220AED" w:rsidRDefault="00D5166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20AED" w:rsidTr="00E33C0C">
        <w:trPr>
          <w:cantSplit/>
        </w:trPr>
        <w:tc>
          <w:tcPr>
            <w:tcW w:w="9072" w:type="dxa"/>
          </w:tcPr>
          <w:p w:rsidR="00220AED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0001.0002.0024.0077 Выполнение требований к служебному поведению гражданского служащего</w:t>
            </w:r>
          </w:p>
        </w:tc>
        <w:tc>
          <w:tcPr>
            <w:tcW w:w="1276" w:type="dxa"/>
          </w:tcPr>
          <w:p w:rsidR="00220AED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0001.0002.0024.0083 Разрешение индивидуальных служебных споров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прекращена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0001.0002.0027.0138 Рассмотрение в судебном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0002.0006.0065.0257 Выплата заработной платы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107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170</w:t>
            </w: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</w:p>
        </w:tc>
      </w:tr>
      <w:tr w:rsidR="00D51663" w:rsidTr="00E33C0C">
        <w:trPr>
          <w:cantSplit/>
        </w:trPr>
        <w:tc>
          <w:tcPr>
            <w:tcW w:w="9072" w:type="dxa"/>
          </w:tcPr>
          <w:p w:rsidR="00D51663" w:rsidRDefault="00D5166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276" w:type="dxa"/>
          </w:tcPr>
          <w:p w:rsidR="00D51663" w:rsidRDefault="00D51663" w:rsidP="00197CD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804</w:t>
            </w:r>
          </w:p>
        </w:tc>
      </w:tr>
    </w:tbl>
    <w:p w:rsidR="00220AED" w:rsidRDefault="00220AED">
      <w:pPr>
        <w:rPr>
          <w:noProof/>
        </w:rPr>
      </w:pPr>
      <w:bookmarkStart w:id="0" w:name="_GoBack"/>
      <w:bookmarkEnd w:id="0"/>
    </w:p>
    <w:sectPr w:rsidR="00220AED" w:rsidSect="00E33C0C">
      <w:pgSz w:w="11907" w:h="16840" w:code="9"/>
      <w:pgMar w:top="28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663"/>
    <w:rsid w:val="00181EC0"/>
    <w:rsid w:val="00197CD1"/>
    <w:rsid w:val="00220AED"/>
    <w:rsid w:val="007E752A"/>
    <w:rsid w:val="00D51663"/>
    <w:rsid w:val="00E313CE"/>
    <w:rsid w:val="00E33C0C"/>
    <w:rsid w:val="00F2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9047F7-3D01-49E5-84DB-FD502C5AE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07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1FAAB-E281-4BCA-8DBA-5D222ADC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6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ВА</cp:lastModifiedBy>
  <cp:revision>9</cp:revision>
  <cp:lastPrinted>2023-05-04T11:09:00Z</cp:lastPrinted>
  <dcterms:created xsi:type="dcterms:W3CDTF">2023-05-02T10:15:00Z</dcterms:created>
  <dcterms:modified xsi:type="dcterms:W3CDTF">2023-05-10T03:34:00Z</dcterms:modified>
</cp:coreProperties>
</file>